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790" w:rsidRDefault="00104790" w:rsidP="001047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Edward MEDAM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104790" w:rsidRDefault="00104790" w:rsidP="001047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04790" w:rsidRDefault="00104790" w:rsidP="001047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04790" w:rsidRDefault="00104790" w:rsidP="001047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 made a plaint of trespass and taking animals against Robert Symond of</w:t>
      </w:r>
    </w:p>
    <w:p w:rsidR="00104790" w:rsidRDefault="00104790" w:rsidP="001047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Ashwick. Somerset(q.v.,) and Stephen Symond of Ashwick(q.v.).</w:t>
      </w:r>
    </w:p>
    <w:p w:rsidR="00104790" w:rsidRDefault="00104790" w:rsidP="001047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104790" w:rsidRDefault="00104790" w:rsidP="001047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04790" w:rsidRDefault="00104790" w:rsidP="001047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04790" w:rsidRDefault="00104790" w:rsidP="001047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4790" w:rsidRDefault="00104790" w:rsidP="00564E3C">
      <w:pPr>
        <w:spacing w:after="0" w:line="240" w:lineRule="auto"/>
      </w:pPr>
      <w:r>
        <w:separator/>
      </w:r>
    </w:p>
  </w:endnote>
  <w:endnote w:type="continuationSeparator" w:id="0">
    <w:p w:rsidR="00104790" w:rsidRDefault="0010479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04790">
      <w:rPr>
        <w:rFonts w:ascii="Times New Roman" w:hAnsi="Times New Roman" w:cs="Times New Roman"/>
        <w:noProof/>
        <w:sz w:val="24"/>
        <w:szCs w:val="24"/>
      </w:rPr>
      <w:t>4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4790" w:rsidRDefault="00104790" w:rsidP="00564E3C">
      <w:pPr>
        <w:spacing w:after="0" w:line="240" w:lineRule="auto"/>
      </w:pPr>
      <w:r>
        <w:separator/>
      </w:r>
    </w:p>
  </w:footnote>
  <w:footnote w:type="continuationSeparator" w:id="0">
    <w:p w:rsidR="00104790" w:rsidRDefault="0010479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790"/>
    <w:rsid w:val="00104790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00A80C-1B4B-4553-9DE1-C0C31AEED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1047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2016-01-04T20:09:00Z</dcterms:created>
  <dcterms:modified xsi:type="dcterms:W3CDTF">2016-01-04T20:10:00Z</dcterms:modified>
</cp:coreProperties>
</file>